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PYKEN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Mar.1421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Grampound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 of the late Sir </w:t>
      </w:r>
      <w:proofErr w:type="spellStart"/>
      <w:r>
        <w:rPr>
          <w:rFonts w:ascii="Times New Roman" w:hAnsi="Times New Roman" w:cs="Times New Roman"/>
          <w:sz w:val="24"/>
          <w:szCs w:val="24"/>
        </w:rPr>
        <w:t>Otes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Trevarthian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21-364)</w:t>
      </w:r>
    </w:p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C7724" w:rsidRDefault="00FC7724" w:rsidP="00FC77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FC77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724" w:rsidRDefault="00FC7724" w:rsidP="00E71FC3">
      <w:pPr>
        <w:spacing w:after="0" w:line="240" w:lineRule="auto"/>
      </w:pPr>
      <w:r>
        <w:separator/>
      </w:r>
    </w:p>
  </w:endnote>
  <w:endnote w:type="continuationSeparator" w:id="0">
    <w:p w:rsidR="00FC7724" w:rsidRDefault="00FC77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724" w:rsidRDefault="00FC7724" w:rsidP="00E71FC3">
      <w:pPr>
        <w:spacing w:after="0" w:line="240" w:lineRule="auto"/>
      </w:pPr>
      <w:r>
        <w:separator/>
      </w:r>
    </w:p>
  </w:footnote>
  <w:footnote w:type="continuationSeparator" w:id="0">
    <w:p w:rsidR="00FC7724" w:rsidRDefault="00FC77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724"/>
    <w:rsid w:val="00AB52E8"/>
    <w:rsid w:val="00B16D3F"/>
    <w:rsid w:val="00E71FC3"/>
    <w:rsid w:val="00EF4813"/>
    <w:rsid w:val="00FC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71901"/>
  <w15:chartTrackingRefBased/>
  <w15:docId w15:val="{B565BAE1-6511-4C3A-B1D3-3A13DE17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6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2016-04-22T20:10:00Z</dcterms:created>
  <dcterms:modified xsi:type="dcterms:W3CDTF">2016-04-22T20:10:00Z</dcterms:modified>
</cp:coreProperties>
</file>